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7705" w14:textId="77777777" w:rsidR="002A7A02" w:rsidRDefault="002A7A02" w:rsidP="002A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649B1F6" w14:textId="77777777" w:rsidR="002A7A02" w:rsidRDefault="002A7A02" w:rsidP="002A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643D1E94" w14:textId="77777777" w:rsidR="002A7A02" w:rsidRDefault="002A7A02" w:rsidP="002A7A02">
      <w:pPr>
        <w:pStyle w:val="NoSpacing"/>
        <w:rPr>
          <w:rFonts w:cs="Times New Roman"/>
          <w:szCs w:val="24"/>
        </w:rPr>
      </w:pPr>
    </w:p>
    <w:p w14:paraId="17CB0968" w14:textId="77777777" w:rsidR="002A7A02" w:rsidRDefault="002A7A02" w:rsidP="002A7A02">
      <w:pPr>
        <w:pStyle w:val="NoSpacing"/>
        <w:rPr>
          <w:rFonts w:cs="Times New Roman"/>
          <w:szCs w:val="24"/>
        </w:rPr>
      </w:pPr>
    </w:p>
    <w:p w14:paraId="63349500" w14:textId="77777777" w:rsidR="002A7A02" w:rsidRPr="00F30E0D" w:rsidRDefault="002A7A02" w:rsidP="002A7A02">
      <w:pPr>
        <w:pStyle w:val="NoSpacing"/>
        <w:ind w:left="1440" w:hanging="1320"/>
        <w:rPr>
          <w:rFonts w:cs="Times New Roman"/>
          <w:szCs w:val="24"/>
        </w:rPr>
      </w:pPr>
      <w:r>
        <w:rPr>
          <w:rFonts w:cs="Times New Roman"/>
          <w:szCs w:val="24"/>
        </w:rPr>
        <w:t>2 May1467</w:t>
      </w:r>
      <w:r>
        <w:rPr>
          <w:rFonts w:cs="Times New Roman"/>
          <w:szCs w:val="24"/>
        </w:rPr>
        <w:tab/>
        <w:t>He was one of the spurriers who declared that John Gay, spurrier(q.v.), had not sufficiently instructed his apprentice, William Johnson(q.v.).</w:t>
      </w:r>
    </w:p>
    <w:p w14:paraId="73450002" w14:textId="77777777" w:rsidR="002A7A02" w:rsidRPr="00E903AC" w:rsidRDefault="002A7A02" w:rsidP="002A7A02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391E32DB" w14:textId="77777777" w:rsidR="002A7A02" w:rsidRDefault="002A7A02" w:rsidP="002A7A02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43).</w:t>
      </w:r>
    </w:p>
    <w:p w14:paraId="5691C536" w14:textId="77777777" w:rsidR="002A7A02" w:rsidRDefault="002A7A02" w:rsidP="002A7A02">
      <w:pPr>
        <w:pStyle w:val="NoSpacing"/>
        <w:rPr>
          <w:rFonts w:cs="Times New Roman"/>
          <w:szCs w:val="24"/>
        </w:rPr>
      </w:pPr>
    </w:p>
    <w:p w14:paraId="314797AA" w14:textId="77777777" w:rsidR="002A7A02" w:rsidRDefault="002A7A02" w:rsidP="002A7A02">
      <w:pPr>
        <w:pStyle w:val="NoSpacing"/>
        <w:rPr>
          <w:rFonts w:cs="Times New Roman"/>
          <w:szCs w:val="24"/>
        </w:rPr>
      </w:pPr>
    </w:p>
    <w:p w14:paraId="22920F94" w14:textId="77777777" w:rsidR="002A7A02" w:rsidRDefault="002A7A02" w:rsidP="002A7A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2022</w:t>
      </w:r>
    </w:p>
    <w:p w14:paraId="499E33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3EA2" w14:textId="77777777" w:rsidR="002A7A02" w:rsidRDefault="002A7A02" w:rsidP="009139A6">
      <w:r>
        <w:separator/>
      </w:r>
    </w:p>
  </w:endnote>
  <w:endnote w:type="continuationSeparator" w:id="0">
    <w:p w14:paraId="1EEF1A27" w14:textId="77777777" w:rsidR="002A7A02" w:rsidRDefault="002A7A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5E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32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DC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D3DA" w14:textId="77777777" w:rsidR="002A7A02" w:rsidRDefault="002A7A02" w:rsidP="009139A6">
      <w:r>
        <w:separator/>
      </w:r>
    </w:p>
  </w:footnote>
  <w:footnote w:type="continuationSeparator" w:id="0">
    <w:p w14:paraId="134C3EDA" w14:textId="77777777" w:rsidR="002A7A02" w:rsidRDefault="002A7A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01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25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90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A02"/>
    <w:rsid w:val="000666E0"/>
    <w:rsid w:val="002510B7"/>
    <w:rsid w:val="002A7A0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5A004"/>
  <w15:chartTrackingRefBased/>
  <w15:docId w15:val="{6CF94B16-6E38-4ADB-80EE-25666E37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2022-11-02T21:22:00Z</dcterms:created>
  <dcterms:modified xsi:type="dcterms:W3CDTF">2022-11-02T21:23:00Z</dcterms:modified>
</cp:coreProperties>
</file>